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A45" w:rsidRPr="00196A76" w:rsidRDefault="00891A45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196A76">
        <w:rPr>
          <w:rFonts w:ascii="Times New Roman" w:hAnsi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hAnsi="Times New Roman"/>
          <w:sz w:val="20"/>
          <w:szCs w:val="20"/>
          <w:lang w:eastAsia="ru-RU"/>
        </w:rPr>
        <w:t>2</w:t>
      </w:r>
    </w:p>
    <w:p w:rsidR="00891A45" w:rsidRPr="00F55A94" w:rsidRDefault="00891A45" w:rsidP="00F55A94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F55A94">
        <w:rPr>
          <w:rFonts w:ascii="Times New Roman" w:hAnsi="Times New Roman"/>
          <w:sz w:val="20"/>
          <w:szCs w:val="20"/>
          <w:lang w:eastAsia="ru-RU"/>
        </w:rPr>
        <w:t>к решению Совета депутатов Ордынского района Новосибирской области</w:t>
      </w:r>
    </w:p>
    <w:p w:rsidR="00891A45" w:rsidRPr="00F55A94" w:rsidRDefault="00891A45" w:rsidP="00F55A94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F55A94">
        <w:rPr>
          <w:rFonts w:ascii="Times New Roman" w:hAnsi="Times New Roman"/>
          <w:sz w:val="20"/>
          <w:szCs w:val="20"/>
          <w:lang w:eastAsia="ru-RU"/>
        </w:rPr>
        <w:t>«О внесении изменений в решение Совета депутатов</w:t>
      </w:r>
    </w:p>
    <w:p w:rsidR="00891A45" w:rsidRPr="00F55A94" w:rsidRDefault="00891A45" w:rsidP="00F55A94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F55A94">
        <w:rPr>
          <w:rFonts w:ascii="Times New Roman" w:hAnsi="Times New Roman"/>
          <w:sz w:val="20"/>
          <w:szCs w:val="20"/>
          <w:lang w:eastAsia="ru-RU"/>
        </w:rPr>
        <w:t>Ордынского района Новосибирской области</w:t>
      </w:r>
    </w:p>
    <w:p w:rsidR="00891A45" w:rsidRPr="00F55A94" w:rsidRDefault="00891A45" w:rsidP="00F55A94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F55A94">
        <w:rPr>
          <w:rFonts w:ascii="Times New Roman" w:hAnsi="Times New Roman"/>
          <w:sz w:val="20"/>
          <w:szCs w:val="20"/>
          <w:lang w:eastAsia="ru-RU"/>
        </w:rPr>
        <w:t>«О бюджете Ордынского района Новосибирской области на 201</w:t>
      </w:r>
      <w:r>
        <w:rPr>
          <w:rFonts w:ascii="Times New Roman" w:hAnsi="Times New Roman"/>
          <w:sz w:val="20"/>
          <w:szCs w:val="20"/>
          <w:lang w:eastAsia="ru-RU"/>
        </w:rPr>
        <w:t>7</w:t>
      </w:r>
      <w:r w:rsidRPr="00F55A94">
        <w:rPr>
          <w:rFonts w:ascii="Times New Roman" w:hAnsi="Times New Roman"/>
          <w:sz w:val="20"/>
          <w:szCs w:val="20"/>
          <w:lang w:eastAsia="ru-RU"/>
        </w:rPr>
        <w:t xml:space="preserve"> год</w:t>
      </w:r>
    </w:p>
    <w:p w:rsidR="00891A45" w:rsidRDefault="00891A45" w:rsidP="00F55A94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F55A94">
        <w:rPr>
          <w:rFonts w:ascii="Times New Roman" w:hAnsi="Times New Roman"/>
          <w:sz w:val="20"/>
          <w:szCs w:val="20"/>
          <w:lang w:eastAsia="ru-RU"/>
        </w:rPr>
        <w:tab/>
      </w:r>
      <w:r w:rsidRPr="00F55A94">
        <w:rPr>
          <w:rFonts w:ascii="Times New Roman" w:hAnsi="Times New Roman"/>
          <w:sz w:val="20"/>
          <w:szCs w:val="20"/>
          <w:lang w:eastAsia="ru-RU"/>
        </w:rPr>
        <w:tab/>
      </w:r>
      <w:r w:rsidRPr="00F55A94">
        <w:rPr>
          <w:rFonts w:ascii="Times New Roman" w:hAnsi="Times New Roman"/>
          <w:sz w:val="20"/>
          <w:szCs w:val="20"/>
          <w:lang w:eastAsia="ru-RU"/>
        </w:rPr>
        <w:tab/>
        <w:t>и плановый период 201</w:t>
      </w:r>
      <w:r>
        <w:rPr>
          <w:rFonts w:ascii="Times New Roman" w:hAnsi="Times New Roman"/>
          <w:sz w:val="20"/>
          <w:szCs w:val="20"/>
          <w:lang w:eastAsia="ru-RU"/>
        </w:rPr>
        <w:t>8</w:t>
      </w:r>
      <w:r w:rsidRPr="00F55A94">
        <w:rPr>
          <w:rFonts w:ascii="Times New Roman" w:hAnsi="Times New Roman"/>
          <w:sz w:val="20"/>
          <w:szCs w:val="20"/>
          <w:lang w:eastAsia="ru-RU"/>
        </w:rPr>
        <w:t xml:space="preserve"> и 201</w:t>
      </w:r>
      <w:r>
        <w:rPr>
          <w:rFonts w:ascii="Times New Roman" w:hAnsi="Times New Roman"/>
          <w:sz w:val="20"/>
          <w:szCs w:val="20"/>
          <w:lang w:eastAsia="ru-RU"/>
        </w:rPr>
        <w:t>9</w:t>
      </w:r>
      <w:r w:rsidRPr="00F55A94">
        <w:rPr>
          <w:rFonts w:ascii="Times New Roman" w:hAnsi="Times New Roman"/>
          <w:sz w:val="20"/>
          <w:szCs w:val="20"/>
          <w:lang w:eastAsia="ru-RU"/>
        </w:rPr>
        <w:t xml:space="preserve"> годов»</w:t>
      </w:r>
    </w:p>
    <w:p w:rsidR="00891A45" w:rsidRPr="000135A3" w:rsidRDefault="00891A45" w:rsidP="00F55A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135A3">
        <w:rPr>
          <w:rFonts w:ascii="Times New Roman" w:hAnsi="Times New Roman"/>
          <w:sz w:val="20"/>
          <w:szCs w:val="20"/>
        </w:rPr>
        <w:t>от  05 октября 2017 года №147</w:t>
      </w:r>
    </w:p>
    <w:p w:rsidR="00891A45" w:rsidRPr="00196A76" w:rsidRDefault="00891A45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891A45" w:rsidRPr="00CF0CF4" w:rsidTr="00241552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91A45" w:rsidRPr="00196A76" w:rsidRDefault="00891A45" w:rsidP="00CE19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616" w:firstLine="4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</w:t>
            </w:r>
          </w:p>
        </w:tc>
      </w:tr>
      <w:tr w:rsidR="00891A45" w:rsidRPr="00CF0CF4" w:rsidTr="00241552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91A45" w:rsidRPr="00196A76" w:rsidRDefault="00891A45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5068" w:type="pct"/>
        <w:tblInd w:w="-728" w:type="dxa"/>
        <w:tblLayout w:type="fixed"/>
        <w:tblLook w:val="0000"/>
      </w:tblPr>
      <w:tblGrid>
        <w:gridCol w:w="259"/>
        <w:gridCol w:w="260"/>
        <w:gridCol w:w="260"/>
        <w:gridCol w:w="260"/>
        <w:gridCol w:w="3247"/>
        <w:gridCol w:w="1449"/>
        <w:gridCol w:w="765"/>
        <w:gridCol w:w="1060"/>
        <w:gridCol w:w="864"/>
        <w:gridCol w:w="2138"/>
      </w:tblGrid>
      <w:tr w:rsidR="00891A45" w:rsidRPr="00CF0CF4" w:rsidTr="005A56DC">
        <w:trPr>
          <w:trHeight w:val="27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A45" w:rsidRPr="00196A76" w:rsidRDefault="00891A45" w:rsidP="001D15A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91A45" w:rsidRPr="00CF0CF4" w:rsidTr="005A56DC">
        <w:trPr>
          <w:trHeight w:val="68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Pr="00196A76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4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A45" w:rsidRDefault="00891A45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</w:t>
            </w:r>
          </w:p>
          <w:p w:rsidR="00891A45" w:rsidRPr="00196A76" w:rsidRDefault="00891A45" w:rsidP="0036286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 201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7</w:t>
            </w:r>
            <w:r w:rsidRPr="00196A7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891A45" w:rsidRDefault="00891A45"/>
    <w:p w:rsidR="00891A45" w:rsidRPr="00F12869" w:rsidRDefault="00891A4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     </w:t>
      </w:r>
      <w:r>
        <w:rPr>
          <w:sz w:val="20"/>
          <w:szCs w:val="20"/>
        </w:rPr>
        <w:t>т</w:t>
      </w:r>
      <w:r w:rsidRPr="00F12869">
        <w:rPr>
          <w:sz w:val="20"/>
          <w:szCs w:val="20"/>
        </w:rPr>
        <w:t>ыс.рублей</w:t>
      </w:r>
    </w:p>
    <w:tbl>
      <w:tblPr>
        <w:tblW w:w="949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96"/>
        <w:gridCol w:w="1242"/>
        <w:gridCol w:w="567"/>
        <w:gridCol w:w="567"/>
        <w:gridCol w:w="567"/>
        <w:gridCol w:w="1559"/>
      </w:tblGrid>
      <w:tr w:rsidR="00891A45" w:rsidRPr="00CF0CF4" w:rsidTr="000135A3">
        <w:trPr>
          <w:trHeight w:val="645"/>
        </w:trPr>
        <w:tc>
          <w:tcPr>
            <w:tcW w:w="4996" w:type="dxa"/>
            <w:gridSpan w:val="2"/>
            <w:vMerge w:val="restart"/>
            <w:vAlign w:val="center"/>
          </w:tcPr>
          <w:p w:rsidR="00891A45" w:rsidRPr="00732504" w:rsidRDefault="00891A45" w:rsidP="007325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32504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42" w:type="dxa"/>
            <w:vMerge w:val="restart"/>
            <w:noWrap/>
            <w:vAlign w:val="center"/>
          </w:tcPr>
          <w:p w:rsidR="00891A45" w:rsidRPr="00732504" w:rsidRDefault="00891A45" w:rsidP="007325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noWrap/>
            <w:vAlign w:val="center"/>
          </w:tcPr>
          <w:p w:rsidR="00891A45" w:rsidRPr="00732504" w:rsidRDefault="00891A45" w:rsidP="007325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567" w:type="dxa"/>
            <w:vMerge w:val="restart"/>
            <w:noWrap/>
            <w:vAlign w:val="center"/>
          </w:tcPr>
          <w:p w:rsidR="00891A45" w:rsidRPr="00732504" w:rsidRDefault="00891A45" w:rsidP="007325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noWrap/>
            <w:vAlign w:val="center"/>
          </w:tcPr>
          <w:p w:rsidR="00891A45" w:rsidRPr="00732504" w:rsidRDefault="00891A45" w:rsidP="007325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vAlign w:val="center"/>
          </w:tcPr>
          <w:p w:rsidR="00891A45" w:rsidRPr="00732504" w:rsidRDefault="00891A45" w:rsidP="007325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732504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891A45" w:rsidRPr="00CF0CF4" w:rsidTr="000135A3">
        <w:trPr>
          <w:trHeight w:val="230"/>
        </w:trPr>
        <w:tc>
          <w:tcPr>
            <w:tcW w:w="4996" w:type="dxa"/>
            <w:gridSpan w:val="2"/>
            <w:vMerge/>
            <w:vAlign w:val="center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vMerge/>
            <w:vAlign w:val="center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28 853,71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28 853,71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Резервные фонды местных администраций.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124,66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124,66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124,66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891A45" w:rsidRPr="00CF0CF4" w:rsidTr="000135A3">
        <w:trPr>
          <w:trHeight w:val="780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25 151,73</w:t>
            </w:r>
          </w:p>
        </w:tc>
      </w:tr>
      <w:tr w:rsidR="00891A45" w:rsidRPr="00CF0CF4" w:rsidTr="000135A3">
        <w:trPr>
          <w:trHeight w:val="780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17 895,04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17 895,04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7 219,77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7 219,77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36,92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36,92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891A45" w:rsidRPr="00CF0CF4" w:rsidTr="000135A3">
        <w:trPr>
          <w:trHeight w:val="780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Выполнение других обязательств государства.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726,00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82 815,93</w:t>
            </w:r>
          </w:p>
        </w:tc>
      </w:tr>
      <w:tr w:rsidR="00891A45" w:rsidRPr="00CF0CF4" w:rsidTr="000135A3">
        <w:trPr>
          <w:trHeight w:val="780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19 825,91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1 538,20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1 538,20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1 230,10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1 230,10</w:t>
            </w:r>
          </w:p>
        </w:tc>
      </w:tr>
      <w:tr w:rsidR="00891A45" w:rsidRPr="00CF0CF4" w:rsidTr="000135A3">
        <w:trPr>
          <w:trHeight w:val="409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891A45" w:rsidRPr="00CF0CF4" w:rsidTr="000135A3">
        <w:trPr>
          <w:trHeight w:val="8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финанасами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6 718,00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6 718,00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6 718,00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проекта Международного термоядерного экспериментального реактора ИТЭР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4,21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"Пожарная безопасностьна территории Ордынского района Новосибирской области на 2017-2020 годы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4,21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4,21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4,21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95 060,20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865,00</w:t>
            </w:r>
          </w:p>
        </w:tc>
      </w:tr>
      <w:tr w:rsidR="00891A45" w:rsidRPr="00CF0CF4" w:rsidTr="000135A3">
        <w:trPr>
          <w:trHeight w:val="780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775,46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775,46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891A45" w:rsidRPr="00CF0CF4" w:rsidTr="000135A3">
        <w:trPr>
          <w:trHeight w:val="1229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891A45" w:rsidRPr="00CF0CF4" w:rsidTr="000135A3">
        <w:trPr>
          <w:trHeight w:val="588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31 632,00</w:t>
            </w:r>
          </w:p>
        </w:tc>
      </w:tr>
      <w:tr w:rsidR="00891A45" w:rsidRPr="00CF0CF4" w:rsidTr="000135A3">
        <w:trPr>
          <w:trHeight w:val="780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30 183,15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28 789,55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1 393,60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1 420,85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1 420,85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891A45" w:rsidRPr="00CF0CF4" w:rsidTr="000135A3">
        <w:trPr>
          <w:trHeight w:val="588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39 618,80</w:t>
            </w:r>
          </w:p>
        </w:tc>
      </w:tr>
      <w:tr w:rsidR="00891A45" w:rsidRPr="00CF0CF4" w:rsidTr="000135A3">
        <w:trPr>
          <w:trHeight w:val="62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2 090,70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2 090,70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17 115,40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17 115,40</w:t>
            </w:r>
          </w:p>
        </w:tc>
      </w:tr>
      <w:tr w:rsidR="00891A45" w:rsidRPr="00CF0CF4" w:rsidTr="000135A3">
        <w:trPr>
          <w:trHeight w:val="92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20 412,70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20 412,70</w:t>
            </w:r>
          </w:p>
        </w:tc>
      </w:tr>
      <w:tr w:rsidR="00891A45" w:rsidRPr="00CF0CF4" w:rsidTr="000135A3">
        <w:trPr>
          <w:trHeight w:val="1310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91A45" w:rsidRPr="00CF0CF4" w:rsidTr="000135A3">
        <w:trPr>
          <w:trHeight w:val="587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891A45" w:rsidRPr="00CF0CF4" w:rsidTr="000135A3">
        <w:trPr>
          <w:trHeight w:val="84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13 029,20</w:t>
            </w:r>
          </w:p>
        </w:tc>
      </w:tr>
      <w:tr w:rsidR="00891A45" w:rsidRPr="00CF0CF4" w:rsidTr="000135A3">
        <w:trPr>
          <w:trHeight w:val="599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12 858,70</w:t>
            </w:r>
          </w:p>
        </w:tc>
      </w:tr>
      <w:tr w:rsidR="00891A45" w:rsidRPr="00CF0CF4" w:rsidTr="000135A3">
        <w:trPr>
          <w:trHeight w:val="233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12 858,70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Осуществление мероприятий в области национальной экономики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3 990,30</w:t>
            </w:r>
          </w:p>
        </w:tc>
      </w:tr>
      <w:tr w:rsidR="00891A45" w:rsidRPr="00CF0CF4" w:rsidTr="000135A3">
        <w:trPr>
          <w:trHeight w:val="588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1 050,00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1 050,00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1 050,00</w:t>
            </w:r>
          </w:p>
        </w:tc>
      </w:tr>
      <w:tr w:rsidR="00891A45" w:rsidRPr="00CF0CF4" w:rsidTr="000135A3">
        <w:trPr>
          <w:trHeight w:val="117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557,00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557,00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557,00</w:t>
            </w:r>
          </w:p>
        </w:tc>
      </w:tr>
      <w:tr w:rsidR="00891A45" w:rsidRPr="00CF0CF4" w:rsidTr="000135A3">
        <w:trPr>
          <w:trHeight w:val="188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553,00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553,00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553,00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1 830,00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891A45" w:rsidRPr="00CF0CF4" w:rsidTr="000135A3">
        <w:trPr>
          <w:trHeight w:val="588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891A45" w:rsidRPr="00CF0CF4" w:rsidTr="000135A3">
        <w:trPr>
          <w:trHeight w:val="914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891A45" w:rsidRPr="00CF0CF4" w:rsidTr="000135A3">
        <w:trPr>
          <w:trHeight w:val="588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119,00</w:t>
            </w:r>
          </w:p>
        </w:tc>
      </w:tr>
      <w:tr w:rsidR="00891A45" w:rsidRPr="00CF0CF4" w:rsidTr="000135A3">
        <w:trPr>
          <w:trHeight w:val="347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891A45" w:rsidRPr="00CF0CF4" w:rsidTr="000135A3">
        <w:trPr>
          <w:trHeight w:val="780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МП «Муниципальная поддержка социально ориентированных </w:t>
            </w: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некоммерческих организаций, общественных объединений и гражданских инициатив в Ордынском районе Новосибирской области на 2017-2020 годы»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0420079530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0420079530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91A45" w:rsidRPr="00CF0CF4" w:rsidTr="000135A3">
        <w:trPr>
          <w:trHeight w:val="588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0420079530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1 053,90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891A45" w:rsidRPr="00CF0CF4" w:rsidTr="000135A3">
        <w:trPr>
          <w:trHeight w:val="588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Софинансирование  на реализацию мероприятий поразвитию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0490070470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384,00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0490070470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384,00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0490070470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384,00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34 526,88</w:t>
            </w:r>
          </w:p>
        </w:tc>
      </w:tr>
      <w:tr w:rsidR="00891A45" w:rsidRPr="00CF0CF4" w:rsidTr="000135A3">
        <w:trPr>
          <w:trHeight w:val="588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6,70</w:t>
            </w:r>
          </w:p>
        </w:tc>
      </w:tr>
      <w:tr w:rsidR="00891A45" w:rsidRPr="00CF0CF4" w:rsidTr="000135A3">
        <w:trPr>
          <w:trHeight w:val="780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891A45" w:rsidRPr="00CF0CF4" w:rsidTr="000135A3">
        <w:trPr>
          <w:trHeight w:val="588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112,00</w:t>
            </w:r>
          </w:p>
        </w:tc>
      </w:tr>
      <w:tr w:rsidR="00891A45" w:rsidRPr="00CF0CF4" w:rsidTr="000135A3">
        <w:trPr>
          <w:trHeight w:val="780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34 155,52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950,00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950,00</w:t>
            </w:r>
          </w:p>
        </w:tc>
      </w:tr>
      <w:tr w:rsidR="00891A45" w:rsidRPr="00CF0CF4" w:rsidTr="000135A3">
        <w:trPr>
          <w:trHeight w:val="255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950,00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408,46</w:t>
            </w:r>
          </w:p>
        </w:tc>
      </w:tr>
      <w:tr w:rsidR="00891A45" w:rsidRPr="00CF0CF4" w:rsidTr="000135A3">
        <w:trPr>
          <w:trHeight w:val="396"/>
        </w:trPr>
        <w:tc>
          <w:tcPr>
            <w:tcW w:w="4996" w:type="dxa"/>
            <w:gridSpan w:val="2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30 348,54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55,33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55,33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25 892,80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25 892,80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256,11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256,11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4 144,31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4 144,31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25,87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25,87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25,87</w:t>
            </w:r>
          </w:p>
        </w:tc>
      </w:tr>
      <w:tr w:rsidR="00891A45" w:rsidRPr="00CF0CF4" w:rsidTr="000135A3">
        <w:trPr>
          <w:gridBefore w:val="1"/>
          <w:trHeight w:val="9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2 285,80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321,10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321,10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1 964,70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1 964,70</w:t>
            </w:r>
          </w:p>
        </w:tc>
      </w:tr>
      <w:tr w:rsidR="00891A45" w:rsidRPr="00CF0CF4" w:rsidTr="000135A3">
        <w:trPr>
          <w:gridBefore w:val="1"/>
          <w:trHeight w:val="1221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0510070639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136,84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0510070639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136,84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0510070639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136,84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0590000000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252,66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891A45" w:rsidRPr="00CF0CF4" w:rsidTr="000135A3">
        <w:trPr>
          <w:gridBefore w:val="1"/>
          <w:trHeight w:val="834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Софинансирование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1 100,00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537 434,75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535 201,36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22 391,98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7 776,94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7 776,94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14 491,63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14 491,63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123,41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123,41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16 792,40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16 792,40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16 792,40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58 680,97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26 920,78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26 920,78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28 511,94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28 511,94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2 595,71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2 595,71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652,54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652,54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10 871,24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773,43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773,43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10 097,80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10 097,80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6 474,37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4 306,87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4 306,87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19 484,32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14 919,75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14 919,75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4 486,52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4 486,52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78,04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78,04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17 853,59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11 703,19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11 703,19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6 055,34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6 055,34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95,05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95,05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65 962,20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64 686,70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64 686,70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1 275,50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1 275,50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241 422,50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232 881,50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232 881,50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8 541,00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8 541,00</w:t>
            </w:r>
          </w:p>
        </w:tc>
      </w:tr>
      <w:tr w:rsidR="00891A45" w:rsidRPr="00CF0CF4" w:rsidTr="000135A3">
        <w:trPr>
          <w:gridBefore w:val="1"/>
          <w:trHeight w:val="1164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36 284,80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31 123,60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31 123,60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5 020,10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5 020,10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141,10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141,10</w:t>
            </w:r>
          </w:p>
        </w:tc>
      </w:tr>
      <w:tr w:rsidR="00891A45" w:rsidRPr="00CF0CF4" w:rsidTr="000135A3">
        <w:trPr>
          <w:gridBefore w:val="1"/>
          <w:trHeight w:val="154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891A45" w:rsidRPr="00CF0CF4" w:rsidTr="000135A3">
        <w:trPr>
          <w:gridBefore w:val="1"/>
          <w:trHeight w:val="154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1 593,00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1 004,00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402,50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259,46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143,03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574,50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574,50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«Развитие и поддержка одаренных и талантливых детей"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442,00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96,00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66,00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91A45" w:rsidRPr="00CF0CF4" w:rsidTr="000135A3">
        <w:trPr>
          <w:gridBefore w:val="1"/>
          <w:trHeight w:val="343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891A45" w:rsidRPr="00CF0CF4" w:rsidTr="000135A3">
        <w:trPr>
          <w:gridBefore w:val="1"/>
          <w:trHeight w:val="1164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Софинансирование расходов на реализацию мероприятий в рамках государственной программы Новосибирской области  "Развитие сети образовательных учреждений, реализующих основную общеобразовательную программу дошкольного образования на территории Новосибирской области на 2011 - 2015 годы" за счет средств областного бюджета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0790000000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640,38</w:t>
            </w:r>
          </w:p>
        </w:tc>
      </w:tr>
      <w:tr w:rsidR="00891A45" w:rsidRPr="00CF0CF4" w:rsidTr="000135A3">
        <w:trPr>
          <w:gridBefore w:val="1"/>
          <w:trHeight w:val="154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Софинансирование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598,18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598,18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598,18</w:t>
            </w:r>
          </w:p>
        </w:tc>
      </w:tr>
      <w:tr w:rsidR="00891A45" w:rsidRPr="00CF0CF4" w:rsidTr="000135A3">
        <w:trPr>
          <w:gridBefore w:val="1"/>
          <w:trHeight w:val="9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Софинансирование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0790070910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42,20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0790070910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42,20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0790070910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42,20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55 266,93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53 488,93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28 700,61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20 271,80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20 271,80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8 128,81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8 128,81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1 861,94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708,20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708,20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1 147,24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1 147,24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6 394,20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1 360,90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1 360,90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16 532,18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3 380,78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3 380,78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136,50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136,50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1 778,00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228,37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228,37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1 271,63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1 271,63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в области коммунального хозяйства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87 184,90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Транспортное обеспечение федеральных органов власти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33 193,40</w:t>
            </w:r>
          </w:p>
        </w:tc>
      </w:tr>
      <w:tr w:rsidR="00891A45" w:rsidRPr="00CF0CF4" w:rsidTr="000135A3">
        <w:trPr>
          <w:gridBefore w:val="1"/>
          <w:trHeight w:val="9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Субсидия на осуществление мер по подготовке объектов ЖКХ НСО к работе в осенне-зимний период в рамках подпрограммы"Безопасностьжилищно-коммунального хозяйства"  ГП НСО "Жилищно-коммунальное хозяйствоНСО В 2015-2020 годах"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33 193,40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22 300,53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22 300,53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10 892,87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10 892,87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Денежные компенсации истцам в случае вынесения соответствующих решений Европейским Судом по правам человека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891A45" w:rsidRPr="00CF0CF4" w:rsidTr="000135A3">
        <w:trPr>
          <w:gridBefore w:val="1"/>
          <w:trHeight w:val="1164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891A45" w:rsidRPr="00CF0CF4" w:rsidTr="000135A3">
        <w:trPr>
          <w:gridBefore w:val="1"/>
          <w:trHeight w:val="9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6 058,58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5 978,58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4 658,58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3 759,50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3 759,50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9 499,61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2 773,61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2 773,61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2 773,61</w:t>
            </w:r>
          </w:p>
        </w:tc>
      </w:tr>
      <w:tr w:rsidR="00891A45" w:rsidRPr="00CF0CF4" w:rsidTr="000135A3">
        <w:trPr>
          <w:gridBefore w:val="1"/>
          <w:trHeight w:val="79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891A45" w:rsidRPr="00CF0CF4" w:rsidTr="000135A3">
        <w:trPr>
          <w:gridBefore w:val="1"/>
          <w:trHeight w:val="154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библиотекНСО к информационной- телекомуникационной сети "Интернет" и развития бивлиотечного дела с учетом задачи расширения информационных технологий и оцифровки на 2017 год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11000R5193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57,00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11000R5193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57,00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11000R5193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57,00</w:t>
            </w:r>
          </w:p>
        </w:tc>
      </w:tr>
      <w:tr w:rsidR="00891A45" w:rsidRPr="00CF0CF4" w:rsidTr="000135A3">
        <w:trPr>
          <w:gridBefore w:val="1"/>
          <w:trHeight w:val="9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2 450,00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2 450,00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2 450,00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2 450,00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1 314,00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121,00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1 193,00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1 435,00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1 435,00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Субсидия на реализацию мероприятий поразвитию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1200070470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1200070470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1200070470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891A45" w:rsidRPr="00CF0CF4" w:rsidTr="000135A3">
        <w:trPr>
          <w:gridBefore w:val="1"/>
          <w:trHeight w:val="1164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18 334,61</w:t>
            </w:r>
          </w:p>
        </w:tc>
      </w:tr>
      <w:tr w:rsidR="00891A45" w:rsidRPr="00CF0CF4" w:rsidTr="000135A3">
        <w:trPr>
          <w:gridBefore w:val="1"/>
          <w:trHeight w:val="9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18 334,61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5 875,31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5 875,31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1 529,30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1 529,30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49 784,49</w:t>
            </w:r>
          </w:p>
        </w:tc>
      </w:tr>
      <w:tr w:rsidR="00891A45" w:rsidRPr="00CF0CF4" w:rsidTr="000135A3">
        <w:trPr>
          <w:gridBefore w:val="1"/>
          <w:trHeight w:val="9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49 536,49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21 509,15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21 509,15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4 903,34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4 903,34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2180000000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891A45" w:rsidRPr="00CF0CF4" w:rsidTr="000135A3">
        <w:trPr>
          <w:gridBefore w:val="1"/>
          <w:trHeight w:val="9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8 002,82</w:t>
            </w:r>
          </w:p>
        </w:tc>
      </w:tr>
      <w:tr w:rsidR="00891A45" w:rsidRPr="00CF0CF4" w:rsidTr="000135A3">
        <w:trPr>
          <w:gridBefore w:val="1"/>
          <w:trHeight w:val="9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7 202,82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3 932,02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3 932,02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47 274,81</w:t>
            </w:r>
          </w:p>
        </w:tc>
      </w:tr>
      <w:tr w:rsidR="00891A45" w:rsidRPr="00CF0CF4" w:rsidTr="000135A3">
        <w:trPr>
          <w:gridBefore w:val="1"/>
          <w:trHeight w:val="9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47 274,81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24 569,02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24 569,02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22 179,10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22 179,10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7 407,11</w:t>
            </w:r>
          </w:p>
        </w:tc>
      </w:tr>
      <w:tr w:rsidR="00891A45" w:rsidRPr="00CF0CF4" w:rsidTr="000135A3">
        <w:trPr>
          <w:gridBefore w:val="1"/>
          <w:trHeight w:val="82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7 407,11</w:t>
            </w:r>
          </w:p>
        </w:tc>
      </w:tr>
      <w:tr w:rsidR="00891A45" w:rsidRPr="00CF0CF4" w:rsidTr="000135A3">
        <w:trPr>
          <w:gridBefore w:val="1"/>
          <w:trHeight w:val="569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828,51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828,51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42 372,90</w:t>
            </w:r>
          </w:p>
        </w:tc>
      </w:tr>
      <w:tr w:rsidR="00891A45" w:rsidRPr="00CF0CF4" w:rsidTr="000135A3">
        <w:trPr>
          <w:gridBefore w:val="1"/>
          <w:trHeight w:val="829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42 372,90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35 542,48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35 542,48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5 630,42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5 630,42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3 758,13</w:t>
            </w:r>
          </w:p>
        </w:tc>
      </w:tr>
      <w:tr w:rsidR="00891A45" w:rsidRPr="00CF0CF4" w:rsidTr="000135A3">
        <w:trPr>
          <w:gridBefore w:val="1"/>
          <w:trHeight w:val="814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1 158,13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1 108,13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1 108,13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91A45" w:rsidRPr="00CF0CF4" w:rsidTr="000135A3">
        <w:trPr>
          <w:gridBefore w:val="1"/>
          <w:trHeight w:val="129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за счет средств областного бюджета, предоставляемых в рамках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2011 - 2015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4150000000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891A45" w:rsidRPr="00CF0CF4" w:rsidTr="000135A3">
        <w:trPr>
          <w:gridBefore w:val="1"/>
          <w:trHeight w:val="123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10 266,02</w:t>
            </w:r>
          </w:p>
        </w:tc>
      </w:tr>
      <w:tr w:rsidR="00891A45" w:rsidRPr="00CF0CF4" w:rsidTr="000135A3">
        <w:trPr>
          <w:gridBefore w:val="1"/>
          <w:trHeight w:val="9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10 266,02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9 981,92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9 981,92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284,10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284,10</w:t>
            </w:r>
          </w:p>
        </w:tc>
      </w:tr>
      <w:tr w:rsidR="00891A45" w:rsidRPr="00CF0CF4" w:rsidTr="000135A3">
        <w:trPr>
          <w:gridBefore w:val="1"/>
          <w:trHeight w:val="791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1 584,93</w:t>
            </w:r>
          </w:p>
        </w:tc>
      </w:tr>
      <w:tr w:rsidR="00891A45" w:rsidRPr="00CF0CF4" w:rsidTr="000135A3">
        <w:trPr>
          <w:gridBefore w:val="1"/>
          <w:trHeight w:val="767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1 584,93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1 584,93</w:t>
            </w:r>
          </w:p>
        </w:tc>
      </w:tr>
      <w:tr w:rsidR="00891A45" w:rsidRPr="00CF0CF4" w:rsidTr="000135A3">
        <w:trPr>
          <w:gridBefore w:val="1"/>
          <w:trHeight w:val="174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1 584,93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22 079,70</w:t>
            </w:r>
          </w:p>
        </w:tc>
      </w:tr>
      <w:tr w:rsidR="00891A45" w:rsidRPr="00CF0CF4" w:rsidTr="000135A3">
        <w:trPr>
          <w:gridBefore w:val="1"/>
          <w:trHeight w:val="7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22 079,70</w:t>
            </w:r>
          </w:p>
        </w:tc>
      </w:tr>
      <w:tr w:rsidR="00891A45" w:rsidRPr="00CF0CF4" w:rsidTr="000135A3">
        <w:trPr>
          <w:gridBefore w:val="1"/>
          <w:trHeight w:val="66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2 745,00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2 745,00</w:t>
            </w:r>
          </w:p>
        </w:tc>
      </w:tr>
      <w:tr w:rsidR="00891A45" w:rsidRPr="00CF0CF4" w:rsidTr="000135A3">
        <w:trPr>
          <w:gridBefore w:val="1"/>
          <w:trHeight w:val="717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25 008,40</w:t>
            </w:r>
          </w:p>
        </w:tc>
      </w:tr>
      <w:tr w:rsidR="00891A45" w:rsidRPr="00CF0CF4" w:rsidTr="000135A3">
        <w:trPr>
          <w:gridBefore w:val="1"/>
          <w:trHeight w:val="972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891A45" w:rsidRPr="00CF0CF4" w:rsidTr="000135A3">
        <w:trPr>
          <w:gridBefore w:val="1"/>
          <w:trHeight w:val="754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0,49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0,49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0,49</w:t>
            </w:r>
          </w:p>
        </w:tc>
      </w:tr>
      <w:tr w:rsidR="00891A45" w:rsidRPr="00CF0CF4" w:rsidTr="000135A3">
        <w:trPr>
          <w:gridBefore w:val="1"/>
          <w:trHeight w:val="1124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240,40</w:t>
            </w:r>
          </w:p>
        </w:tc>
      </w:tr>
      <w:tr w:rsidR="00891A45" w:rsidRPr="00CF0CF4" w:rsidTr="000135A3">
        <w:trPr>
          <w:gridBefore w:val="1"/>
          <w:trHeight w:val="780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12 163,72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3 455,26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3 455,26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8 708,46</w:t>
            </w:r>
          </w:p>
        </w:tc>
      </w:tr>
      <w:tr w:rsidR="00891A45" w:rsidRPr="00CF0CF4" w:rsidTr="000135A3">
        <w:trPr>
          <w:gridBefore w:val="1"/>
          <w:trHeight w:val="588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8 708,46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Субсидия на благоустройство территорий кладбищ В Новосибирской области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1 090,10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1 090,10</w:t>
            </w:r>
          </w:p>
        </w:tc>
      </w:tr>
      <w:tr w:rsidR="00891A45" w:rsidRPr="00CF0CF4" w:rsidTr="000135A3">
        <w:trPr>
          <w:gridBefore w:val="1"/>
          <w:trHeight w:val="205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1 090,10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891A45" w:rsidRPr="00CF0CF4" w:rsidTr="000135A3">
        <w:trPr>
          <w:gridBefore w:val="1"/>
          <w:trHeight w:val="396"/>
        </w:trPr>
        <w:tc>
          <w:tcPr>
            <w:tcW w:w="4996" w:type="dxa"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:rsidR="00891A45" w:rsidRPr="00732504" w:rsidRDefault="00891A45" w:rsidP="0073250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891A45" w:rsidRPr="00CF0CF4" w:rsidTr="000135A3">
        <w:trPr>
          <w:gridBefore w:val="1"/>
          <w:trHeight w:val="255"/>
        </w:trPr>
        <w:tc>
          <w:tcPr>
            <w:tcW w:w="9498" w:type="dxa"/>
            <w:gridSpan w:val="6"/>
            <w:noWrap/>
            <w:vAlign w:val="bottom"/>
          </w:tcPr>
          <w:p w:rsidR="00891A45" w:rsidRPr="00732504" w:rsidRDefault="00891A45" w:rsidP="00C22A2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732504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 xml:space="preserve">ИТОГО: </w:t>
            </w:r>
            <w:r w:rsidRPr="00732504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732504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1 262 459,7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891A45" w:rsidRPr="005A56DC" w:rsidRDefault="00891A45" w:rsidP="00E846E3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891A45" w:rsidRDefault="00891A45" w:rsidP="00E846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1A45" w:rsidRDefault="00891A45" w:rsidP="00E846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1A45" w:rsidRDefault="00891A45" w:rsidP="00E846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1A45" w:rsidRPr="006950E9" w:rsidRDefault="00891A45" w:rsidP="006950E9">
      <w:pPr>
        <w:spacing w:line="240" w:lineRule="auto"/>
        <w:rPr>
          <w:rFonts w:ascii="Times New Roman" w:hAnsi="Times New Roman"/>
          <w:sz w:val="24"/>
          <w:szCs w:val="24"/>
        </w:rPr>
      </w:pPr>
      <w:r w:rsidRPr="006950E9">
        <w:rPr>
          <w:rFonts w:ascii="Times New Roman" w:hAnsi="Times New Roman"/>
          <w:sz w:val="24"/>
          <w:szCs w:val="24"/>
        </w:rPr>
        <w:t>Глава Ордынского района</w:t>
      </w:r>
    </w:p>
    <w:p w:rsidR="00891A45" w:rsidRPr="006950E9" w:rsidRDefault="00891A45" w:rsidP="006950E9">
      <w:pPr>
        <w:spacing w:line="240" w:lineRule="auto"/>
        <w:rPr>
          <w:rFonts w:ascii="Times New Roman" w:hAnsi="Times New Roman"/>
          <w:sz w:val="24"/>
          <w:szCs w:val="24"/>
        </w:rPr>
      </w:pPr>
      <w:r w:rsidRPr="006950E9">
        <w:rPr>
          <w:rFonts w:ascii="Times New Roman" w:hAnsi="Times New Roman"/>
          <w:sz w:val="24"/>
          <w:szCs w:val="24"/>
        </w:rPr>
        <w:t xml:space="preserve">Новосибирской области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6950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О.А.Орел</w:t>
      </w:r>
    </w:p>
    <w:p w:rsidR="00891A45" w:rsidRDefault="00891A45" w:rsidP="006950E9"/>
    <w:p w:rsidR="00891A45" w:rsidRDefault="00891A45" w:rsidP="006950E9">
      <w:pPr>
        <w:spacing w:after="0" w:line="240" w:lineRule="auto"/>
      </w:pPr>
    </w:p>
    <w:sectPr w:rsidR="00891A45" w:rsidSect="000135A3">
      <w:footerReference w:type="even" r:id="rId6"/>
      <w:footerReference w:type="default" r:id="rId7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A45" w:rsidRDefault="00891A45">
      <w:r>
        <w:separator/>
      </w:r>
    </w:p>
  </w:endnote>
  <w:endnote w:type="continuationSeparator" w:id="0">
    <w:p w:rsidR="00891A45" w:rsidRDefault="00891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A45" w:rsidRDefault="00891A45" w:rsidP="001449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A45" w:rsidRDefault="00891A45" w:rsidP="005A56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A45" w:rsidRDefault="00891A45" w:rsidP="001449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891A45" w:rsidRDefault="00891A45" w:rsidP="005A56D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A45" w:rsidRDefault="00891A45">
      <w:r>
        <w:separator/>
      </w:r>
    </w:p>
  </w:footnote>
  <w:footnote w:type="continuationSeparator" w:id="0">
    <w:p w:rsidR="00891A45" w:rsidRDefault="00891A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7FD6"/>
    <w:rsid w:val="000135A3"/>
    <w:rsid w:val="000A27F9"/>
    <w:rsid w:val="000A58A8"/>
    <w:rsid w:val="000A7FD6"/>
    <w:rsid w:val="00121043"/>
    <w:rsid w:val="0014490E"/>
    <w:rsid w:val="00196A76"/>
    <w:rsid w:val="001B614B"/>
    <w:rsid w:val="001D15AC"/>
    <w:rsid w:val="00241552"/>
    <w:rsid w:val="00265B2D"/>
    <w:rsid w:val="002C645A"/>
    <w:rsid w:val="002D3C4F"/>
    <w:rsid w:val="00362861"/>
    <w:rsid w:val="003A33B9"/>
    <w:rsid w:val="00403F2B"/>
    <w:rsid w:val="004341CB"/>
    <w:rsid w:val="004509F1"/>
    <w:rsid w:val="00471E22"/>
    <w:rsid w:val="004766EA"/>
    <w:rsid w:val="004E77C0"/>
    <w:rsid w:val="00514327"/>
    <w:rsid w:val="0054643C"/>
    <w:rsid w:val="00571D9F"/>
    <w:rsid w:val="00576759"/>
    <w:rsid w:val="005A56DC"/>
    <w:rsid w:val="005C45EC"/>
    <w:rsid w:val="00623C26"/>
    <w:rsid w:val="00646C2A"/>
    <w:rsid w:val="006950E9"/>
    <w:rsid w:val="006B3146"/>
    <w:rsid w:val="006E6132"/>
    <w:rsid w:val="00732504"/>
    <w:rsid w:val="00733780"/>
    <w:rsid w:val="00771590"/>
    <w:rsid w:val="00795D38"/>
    <w:rsid w:val="007B58DD"/>
    <w:rsid w:val="007C6742"/>
    <w:rsid w:val="00853F4F"/>
    <w:rsid w:val="00875CB4"/>
    <w:rsid w:val="00891A45"/>
    <w:rsid w:val="00902285"/>
    <w:rsid w:val="00914EC1"/>
    <w:rsid w:val="009A7FD6"/>
    <w:rsid w:val="00A106A1"/>
    <w:rsid w:val="00A15919"/>
    <w:rsid w:val="00A53E75"/>
    <w:rsid w:val="00A64CA3"/>
    <w:rsid w:val="00A9356F"/>
    <w:rsid w:val="00AB1FFA"/>
    <w:rsid w:val="00B37370"/>
    <w:rsid w:val="00B4471D"/>
    <w:rsid w:val="00C22A20"/>
    <w:rsid w:val="00CE1975"/>
    <w:rsid w:val="00CF0CF4"/>
    <w:rsid w:val="00D00B37"/>
    <w:rsid w:val="00D2618C"/>
    <w:rsid w:val="00D5387D"/>
    <w:rsid w:val="00D84178"/>
    <w:rsid w:val="00DF07DC"/>
    <w:rsid w:val="00E11FFD"/>
    <w:rsid w:val="00E540FC"/>
    <w:rsid w:val="00E73FF7"/>
    <w:rsid w:val="00E846E3"/>
    <w:rsid w:val="00F12869"/>
    <w:rsid w:val="00F357AF"/>
    <w:rsid w:val="00F55A94"/>
    <w:rsid w:val="00F57986"/>
    <w:rsid w:val="00F97A10"/>
    <w:rsid w:val="00F97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4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E11FF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11FFD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Normal"/>
    <w:uiPriority w:val="99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Normal"/>
    <w:uiPriority w:val="99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Normal"/>
    <w:uiPriority w:val="99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Normal"/>
    <w:uiPriority w:val="99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Normal"/>
    <w:uiPriority w:val="99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Normal"/>
    <w:uiPriority w:val="99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Normal"/>
    <w:uiPriority w:val="99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Normal"/>
    <w:uiPriority w:val="99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Normal"/>
    <w:uiPriority w:val="99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Normal"/>
    <w:uiPriority w:val="99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Normal"/>
    <w:uiPriority w:val="99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Normal"/>
    <w:uiPriority w:val="99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Normal"/>
    <w:uiPriority w:val="99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Normal"/>
    <w:uiPriority w:val="99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Normal"/>
    <w:uiPriority w:val="99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Normal"/>
    <w:uiPriority w:val="99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Normal"/>
    <w:uiPriority w:val="99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Normal"/>
    <w:uiPriority w:val="99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Normal"/>
    <w:uiPriority w:val="99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Normal"/>
    <w:uiPriority w:val="99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Normal"/>
    <w:uiPriority w:val="99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Normal"/>
    <w:uiPriority w:val="99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Normal"/>
    <w:uiPriority w:val="99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Normal"/>
    <w:uiPriority w:val="99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Normal"/>
    <w:uiPriority w:val="99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Normal"/>
    <w:uiPriority w:val="99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Normal"/>
    <w:uiPriority w:val="99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Normal"/>
    <w:uiPriority w:val="99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Normal"/>
    <w:uiPriority w:val="99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5A56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97A1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5A56D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92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17</Pages>
  <Words>9352</Words>
  <Characters>-32766</Characters>
  <Application>Microsoft Office Outlook</Application>
  <DocSecurity>0</DocSecurity>
  <Lines>0</Lines>
  <Paragraphs>0</Paragraphs>
  <ScaleCrop>false</ScaleCrop>
  <Company>ГКУ НСО "РИЦ"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Наталья</cp:lastModifiedBy>
  <cp:revision>46</cp:revision>
  <cp:lastPrinted>2017-10-04T07:45:00Z</cp:lastPrinted>
  <dcterms:created xsi:type="dcterms:W3CDTF">2015-11-24T08:20:00Z</dcterms:created>
  <dcterms:modified xsi:type="dcterms:W3CDTF">2017-10-05T07:51:00Z</dcterms:modified>
</cp:coreProperties>
</file>